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D72" w:rsidRDefault="00263D72" w:rsidP="00263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CHAMBERLEYN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263D72" w:rsidRDefault="00263D72" w:rsidP="00263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3D72" w:rsidRDefault="00263D72" w:rsidP="00263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3D72" w:rsidRDefault="00263D72" w:rsidP="00263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Chelmsford,</w:t>
      </w:r>
    </w:p>
    <w:p w:rsidR="00263D72" w:rsidRDefault="00263D72" w:rsidP="00263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lands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263D72" w:rsidRDefault="00263D72" w:rsidP="00263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24-109)</w:t>
      </w:r>
    </w:p>
    <w:p w:rsidR="00263D72" w:rsidRDefault="00263D72" w:rsidP="00263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3D72" w:rsidRDefault="00263D72" w:rsidP="00263D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3D72" w:rsidRDefault="00263D72" w:rsidP="00263D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2016</w:t>
      </w:r>
    </w:p>
    <w:p w:rsidR="006B2F86" w:rsidRPr="00263D72" w:rsidRDefault="00263D7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63D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D72" w:rsidRDefault="00263D72" w:rsidP="00E71FC3">
      <w:pPr>
        <w:spacing w:after="0" w:line="240" w:lineRule="auto"/>
      </w:pPr>
      <w:r>
        <w:separator/>
      </w:r>
    </w:p>
  </w:endnote>
  <w:endnote w:type="continuationSeparator" w:id="0">
    <w:p w:rsidR="00263D72" w:rsidRDefault="00263D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D72" w:rsidRDefault="00263D72" w:rsidP="00E71FC3">
      <w:pPr>
        <w:spacing w:after="0" w:line="240" w:lineRule="auto"/>
      </w:pPr>
      <w:r>
        <w:separator/>
      </w:r>
    </w:p>
  </w:footnote>
  <w:footnote w:type="continuationSeparator" w:id="0">
    <w:p w:rsidR="00263D72" w:rsidRDefault="00263D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D72"/>
    <w:rsid w:val="00263D7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AB179"/>
  <w15:chartTrackingRefBased/>
  <w15:docId w15:val="{71552CF1-37B5-4303-8B74-C310173B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2016-05-28T13:42:00Z</dcterms:created>
  <dcterms:modified xsi:type="dcterms:W3CDTF">2016-05-28T13:42:00Z</dcterms:modified>
</cp:coreProperties>
</file>